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0D3" w:rsidRPr="00DB46C8" w:rsidRDefault="004600D3" w:rsidP="00AD4BDF">
      <w:pPr>
        <w:jc w:val="center"/>
        <w:rPr>
          <w:b/>
          <w:bCs/>
          <w:sz w:val="32"/>
          <w:szCs w:val="32"/>
        </w:rPr>
      </w:pPr>
      <w:r w:rsidRPr="00DB46C8">
        <w:rPr>
          <w:b/>
          <w:bCs/>
          <w:sz w:val="32"/>
          <w:szCs w:val="32"/>
        </w:rPr>
        <w:t>Учебно-методическое обеспечение группы кратковременного пребывания</w:t>
      </w:r>
      <w:r>
        <w:rPr>
          <w:b/>
          <w:bCs/>
          <w:sz w:val="32"/>
          <w:szCs w:val="32"/>
        </w:rPr>
        <w:t xml:space="preserve"> 35; </w:t>
      </w:r>
      <w:r w:rsidRPr="00DB46C8">
        <w:rPr>
          <w:b/>
          <w:bCs/>
          <w:sz w:val="32"/>
          <w:szCs w:val="32"/>
        </w:rPr>
        <w:t xml:space="preserve"> 5,6 лет</w:t>
      </w:r>
    </w:p>
    <w:p w:rsidR="004600D3" w:rsidRDefault="004600D3" w:rsidP="00AD4BDF"/>
    <w:tbl>
      <w:tblPr>
        <w:tblW w:w="14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7"/>
        <w:gridCol w:w="2563"/>
        <w:gridCol w:w="3844"/>
        <w:gridCol w:w="7910"/>
      </w:tblGrid>
      <w:tr w:rsidR="004600D3" w:rsidRPr="00BA7727" w:rsidTr="00B132C3">
        <w:trPr>
          <w:trHeight w:val="143"/>
        </w:trPr>
        <w:tc>
          <w:tcPr>
            <w:tcW w:w="537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63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844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учебника </w:t>
            </w:r>
          </w:p>
        </w:tc>
        <w:tc>
          <w:tcPr>
            <w:tcW w:w="7910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Методическое пособие </w:t>
            </w:r>
          </w:p>
        </w:tc>
      </w:tr>
      <w:tr w:rsidR="004600D3" w:rsidRPr="00152B10" w:rsidTr="00B132C3">
        <w:trPr>
          <w:trHeight w:val="143"/>
        </w:trPr>
        <w:tc>
          <w:tcPr>
            <w:tcW w:w="537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3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844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Л.Г. Петерсон «Игралочка»</w:t>
            </w:r>
          </w:p>
        </w:tc>
        <w:tc>
          <w:tcPr>
            <w:tcW w:w="7910" w:type="dxa"/>
          </w:tcPr>
          <w:p w:rsidR="004600D3" w:rsidRPr="00152B10" w:rsidRDefault="004600D3" w:rsidP="00B132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Л.Г. Петерсон, Е.В. Кочемасова «Игралочка», математика для детей, 3-4 лет, 4-5 лет.</w:t>
            </w:r>
          </w:p>
        </w:tc>
      </w:tr>
      <w:tr w:rsidR="004600D3" w:rsidRPr="00152B10" w:rsidTr="00B132C3">
        <w:trPr>
          <w:trHeight w:val="143"/>
        </w:trPr>
        <w:tc>
          <w:tcPr>
            <w:tcW w:w="537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3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 и подготовка к обучению грамоте</w:t>
            </w:r>
          </w:p>
        </w:tc>
        <w:tc>
          <w:tcPr>
            <w:tcW w:w="3844" w:type="dxa"/>
          </w:tcPr>
          <w:p w:rsidR="004600D3" w:rsidRPr="00152B10" w:rsidRDefault="004600D3" w:rsidP="00B132C3">
            <w:pPr>
              <w:pStyle w:val="ListParagraph"/>
              <w:ind w:left="34"/>
            </w:pPr>
            <w:r>
              <w:t>Т.Р. Кислова По дороге к азбуке</w:t>
            </w:r>
          </w:p>
        </w:tc>
        <w:tc>
          <w:tcPr>
            <w:tcW w:w="7910" w:type="dxa"/>
          </w:tcPr>
          <w:p w:rsidR="004600D3" w:rsidRPr="00152B10" w:rsidRDefault="004600D3" w:rsidP="00B132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Р.Н. Бунеев, Е.В. Бунеева По дороге к азбуке. Методические рекомендации</w:t>
            </w:r>
          </w:p>
        </w:tc>
      </w:tr>
      <w:tr w:rsidR="004600D3" w:rsidRPr="00BA7727" w:rsidTr="00B132C3">
        <w:trPr>
          <w:trHeight w:val="143"/>
        </w:trPr>
        <w:tc>
          <w:tcPr>
            <w:tcW w:w="537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3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 для дошкольников</w:t>
            </w:r>
          </w:p>
        </w:tc>
        <w:tc>
          <w:tcPr>
            <w:tcW w:w="3844" w:type="dxa"/>
          </w:tcPr>
          <w:p w:rsidR="004600D3" w:rsidRPr="00152B10" w:rsidRDefault="004600D3" w:rsidP="00B132C3">
            <w:r>
              <w:t>А.А. Вахрушев, Е.Е. Кочемасова «Здравствуй мир»</w:t>
            </w:r>
          </w:p>
        </w:tc>
        <w:tc>
          <w:tcPr>
            <w:tcW w:w="7910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А.А. Вахрушев, Е.Е. Кочемасова «Здравствуй мир». Методические рекомендации</w:t>
            </w:r>
          </w:p>
        </w:tc>
      </w:tr>
      <w:tr w:rsidR="004600D3" w:rsidRPr="00BA7727" w:rsidTr="00B132C3">
        <w:trPr>
          <w:trHeight w:val="143"/>
        </w:trPr>
        <w:tc>
          <w:tcPr>
            <w:tcW w:w="537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3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Социально-личностное развитие</w:t>
            </w:r>
          </w:p>
        </w:tc>
        <w:tc>
          <w:tcPr>
            <w:tcW w:w="3844" w:type="dxa"/>
          </w:tcPr>
          <w:p w:rsidR="004600D3" w:rsidRPr="00152B10" w:rsidRDefault="004600D3" w:rsidP="00B132C3">
            <w:r>
              <w:t>М.В. Корепанова, Е.В. Харлампова «Познаю себя»</w:t>
            </w:r>
          </w:p>
        </w:tc>
        <w:tc>
          <w:tcPr>
            <w:tcW w:w="7910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0D3" w:rsidRPr="007E0715" w:rsidTr="00B132C3">
        <w:trPr>
          <w:trHeight w:val="143"/>
        </w:trPr>
        <w:tc>
          <w:tcPr>
            <w:tcW w:w="537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63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Изобразительная деятельность</w:t>
            </w:r>
          </w:p>
        </w:tc>
        <w:tc>
          <w:tcPr>
            <w:tcW w:w="3844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Павлова Изобразительная деятельность и художественный труд</w:t>
            </w:r>
          </w:p>
        </w:tc>
        <w:tc>
          <w:tcPr>
            <w:tcW w:w="7910" w:type="dxa"/>
          </w:tcPr>
          <w:p w:rsidR="004600D3" w:rsidRPr="007E0715" w:rsidRDefault="004600D3" w:rsidP="00B132C3"/>
        </w:tc>
      </w:tr>
      <w:tr w:rsidR="004600D3" w:rsidRPr="00BA7727" w:rsidTr="00B132C3">
        <w:trPr>
          <w:trHeight w:val="143"/>
        </w:trPr>
        <w:tc>
          <w:tcPr>
            <w:tcW w:w="537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7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63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труд, лепка, аппликация, конструирование</w:t>
            </w:r>
          </w:p>
        </w:tc>
        <w:tc>
          <w:tcPr>
            <w:tcW w:w="3844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Павлова Изобразительная деятельность и художественный труд</w:t>
            </w:r>
          </w:p>
        </w:tc>
        <w:tc>
          <w:tcPr>
            <w:tcW w:w="7910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0D3" w:rsidRPr="00152B10" w:rsidTr="00B132C3">
        <w:trPr>
          <w:trHeight w:val="143"/>
        </w:trPr>
        <w:tc>
          <w:tcPr>
            <w:tcW w:w="537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3" w:type="dxa"/>
          </w:tcPr>
          <w:p w:rsidR="004600D3" w:rsidRPr="00BA7727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844" w:type="dxa"/>
          </w:tcPr>
          <w:p w:rsidR="004600D3" w:rsidRPr="00152B10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Е.Н. Вареник, С.Г. Кудрявцева Занятия по физкультуре</w:t>
            </w:r>
          </w:p>
        </w:tc>
        <w:tc>
          <w:tcPr>
            <w:tcW w:w="7910" w:type="dxa"/>
          </w:tcPr>
          <w:p w:rsidR="004600D3" w:rsidRPr="00152B10" w:rsidRDefault="004600D3" w:rsidP="00B132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600D3" w:rsidRDefault="004600D3" w:rsidP="00AD4BDF"/>
    <w:p w:rsidR="004600D3" w:rsidRPr="00AD4BDF" w:rsidRDefault="004600D3" w:rsidP="00AD4BDF"/>
    <w:sectPr w:rsidR="004600D3" w:rsidRPr="00AD4BDF" w:rsidSect="00294D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97286"/>
    <w:multiLevelType w:val="hybridMultilevel"/>
    <w:tmpl w:val="79AC2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E70F59"/>
    <w:multiLevelType w:val="hybridMultilevel"/>
    <w:tmpl w:val="A54E4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84B5D"/>
    <w:multiLevelType w:val="hybridMultilevel"/>
    <w:tmpl w:val="3BB86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010D8"/>
    <w:multiLevelType w:val="hybridMultilevel"/>
    <w:tmpl w:val="7E52A9F2"/>
    <w:lvl w:ilvl="0" w:tplc="6E3ED1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3BAA27F0"/>
    <w:multiLevelType w:val="hybridMultilevel"/>
    <w:tmpl w:val="14D0B8AE"/>
    <w:lvl w:ilvl="0" w:tplc="A1E2C2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libri" w:eastAsia="Times New Roman" w:hAnsi="Calibri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997C77"/>
    <w:multiLevelType w:val="hybridMultilevel"/>
    <w:tmpl w:val="7D828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1014B"/>
    <w:multiLevelType w:val="multilevel"/>
    <w:tmpl w:val="93268518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">
    <w:nsid w:val="59C06448"/>
    <w:multiLevelType w:val="hybridMultilevel"/>
    <w:tmpl w:val="2152D1A2"/>
    <w:lvl w:ilvl="0" w:tplc="D5BC4B7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617D3327"/>
    <w:multiLevelType w:val="hybridMultilevel"/>
    <w:tmpl w:val="3BB86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E73BA3"/>
    <w:multiLevelType w:val="hybridMultilevel"/>
    <w:tmpl w:val="3BB86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994867"/>
    <w:multiLevelType w:val="hybridMultilevel"/>
    <w:tmpl w:val="3BB86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0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4DA7"/>
    <w:rsid w:val="00070D0C"/>
    <w:rsid w:val="00127C32"/>
    <w:rsid w:val="00152B10"/>
    <w:rsid w:val="00294DA7"/>
    <w:rsid w:val="003A08FB"/>
    <w:rsid w:val="004600D3"/>
    <w:rsid w:val="006C3F60"/>
    <w:rsid w:val="007E0715"/>
    <w:rsid w:val="009B51FA"/>
    <w:rsid w:val="00AD4BDF"/>
    <w:rsid w:val="00B132C3"/>
    <w:rsid w:val="00BA7727"/>
    <w:rsid w:val="00C62E05"/>
    <w:rsid w:val="00DB4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DA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94DA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140</Words>
  <Characters>803</Characters>
  <Application>Microsoft Office Outlook</Application>
  <DocSecurity>0</DocSecurity>
  <Lines>0</Lines>
  <Paragraphs>0</Paragraphs>
  <ScaleCrop>false</ScaleCrop>
  <Company>DreamLair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Библиотека</cp:lastModifiedBy>
  <cp:revision>3</cp:revision>
  <dcterms:created xsi:type="dcterms:W3CDTF">2014-01-28T15:56:00Z</dcterms:created>
  <dcterms:modified xsi:type="dcterms:W3CDTF">2014-04-03T05:45:00Z</dcterms:modified>
</cp:coreProperties>
</file>